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BAE1C" w14:textId="77777777" w:rsidR="0061033A" w:rsidRDefault="0061033A" w:rsidP="006103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SOMER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24367FF" w14:textId="77777777" w:rsidR="0061033A" w:rsidRDefault="0061033A" w:rsidP="006103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Westonzoyland</w:t>
      </w:r>
      <w:proofErr w:type="spellEnd"/>
      <w:r>
        <w:rPr>
          <w:rFonts w:ascii="Times New Roman" w:hAnsi="Times New Roman" w:cs="Times New Roman"/>
        </w:rPr>
        <w:t>, Somerset. Smith.</w:t>
      </w:r>
    </w:p>
    <w:p w14:paraId="4EF99D58" w14:textId="77777777" w:rsidR="0061033A" w:rsidRDefault="0061033A" w:rsidP="0061033A">
      <w:pPr>
        <w:rPr>
          <w:rFonts w:ascii="Times New Roman" w:hAnsi="Times New Roman" w:cs="Times New Roman"/>
        </w:rPr>
      </w:pPr>
    </w:p>
    <w:p w14:paraId="59160E89" w14:textId="77777777" w:rsidR="0061033A" w:rsidRDefault="0061033A" w:rsidP="0061033A">
      <w:pPr>
        <w:rPr>
          <w:rFonts w:ascii="Times New Roman" w:hAnsi="Times New Roman" w:cs="Times New Roman"/>
        </w:rPr>
      </w:pPr>
    </w:p>
    <w:p w14:paraId="3E38883E" w14:textId="77777777" w:rsidR="0061033A" w:rsidRDefault="0061033A" w:rsidP="006103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Heyron</w:t>
      </w:r>
      <w:proofErr w:type="spellEnd"/>
      <w:r>
        <w:rPr>
          <w:rFonts w:ascii="Times New Roman" w:hAnsi="Times New Roman" w:cs="Times New Roman"/>
        </w:rPr>
        <w:t>(q.v.) brought a plaint of debt against him, John Couper of</w:t>
      </w:r>
    </w:p>
    <w:p w14:paraId="19CF90A3" w14:textId="77777777" w:rsidR="0061033A" w:rsidRDefault="0061033A" w:rsidP="006103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Bridgewater(q.v.) and William West of Bridgewater(q.v.).</w:t>
      </w:r>
    </w:p>
    <w:p w14:paraId="4AEC7616" w14:textId="77777777" w:rsidR="0061033A" w:rsidRDefault="0061033A" w:rsidP="006103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630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C7AFEA9" w14:textId="77777777" w:rsidR="0061033A" w:rsidRDefault="0061033A" w:rsidP="0061033A">
      <w:pPr>
        <w:rPr>
          <w:rFonts w:ascii="Times New Roman" w:hAnsi="Times New Roman" w:cs="Times New Roman"/>
        </w:rPr>
      </w:pPr>
    </w:p>
    <w:p w14:paraId="45887CF9" w14:textId="77777777" w:rsidR="0061033A" w:rsidRDefault="0061033A" w:rsidP="0061033A">
      <w:pPr>
        <w:rPr>
          <w:rFonts w:ascii="Times New Roman" w:hAnsi="Times New Roman" w:cs="Times New Roman"/>
        </w:rPr>
      </w:pPr>
    </w:p>
    <w:p w14:paraId="202F45BC" w14:textId="77777777" w:rsidR="0061033A" w:rsidRDefault="0061033A" w:rsidP="006103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January 2018</w:t>
      </w:r>
    </w:p>
    <w:p w14:paraId="65EEF47E" w14:textId="77777777" w:rsidR="006B2F86" w:rsidRPr="00E71FC3" w:rsidRDefault="0061033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546B1" w14:textId="77777777" w:rsidR="0061033A" w:rsidRDefault="0061033A" w:rsidP="00E71FC3">
      <w:r>
        <w:separator/>
      </w:r>
    </w:p>
  </w:endnote>
  <w:endnote w:type="continuationSeparator" w:id="0">
    <w:p w14:paraId="04429FD6" w14:textId="77777777" w:rsidR="0061033A" w:rsidRDefault="0061033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582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67951" w14:textId="77777777" w:rsidR="0061033A" w:rsidRDefault="0061033A" w:rsidP="00E71FC3">
      <w:r>
        <w:separator/>
      </w:r>
    </w:p>
  </w:footnote>
  <w:footnote w:type="continuationSeparator" w:id="0">
    <w:p w14:paraId="2679E0F1" w14:textId="77777777" w:rsidR="0061033A" w:rsidRDefault="0061033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33A"/>
    <w:rsid w:val="001A7C09"/>
    <w:rsid w:val="00577BD5"/>
    <w:rsid w:val="0061033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DA4B6"/>
  <w15:chartTrackingRefBased/>
  <w15:docId w15:val="{69422A97-D7F5-45ED-A80D-0F15D5089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33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103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2018-01-30T21:40:00Z</dcterms:created>
  <dcterms:modified xsi:type="dcterms:W3CDTF">2018-01-30T21:40:00Z</dcterms:modified>
</cp:coreProperties>
</file>